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2026-07-07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RHB_2507_BMA Brandmeldeanlage RHB (Hekatron)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Brandmeldeanlage Fabrikat Hekatron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